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322DB5">
      <w:pP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0D4A57" w:rsidRDefault="005374C4" w:rsidP="000D4A57">
      <w:pPr>
        <w:tabs>
          <w:tab w:val="left" w:pos="1440"/>
        </w:tabs>
        <w:ind w:left="-68"/>
        <w:jc w:val="thaiDistribute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D4A57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D4A57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โครงการการสนับสนุนความเป็</w:t>
      </w:r>
      <w:r w:rsidR="000D4A57" w:rsidRPr="00D63E0B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น</w:t>
      </w:r>
      <w:r w:rsidR="000D4A57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น</w:t>
      </w:r>
      <w:r w:rsidR="000D4A57" w:rsidRPr="00D63E0B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านาชาติของอุดมศึกษาในประเทศไทยด้านการศึกษาร่วม</w:t>
      </w:r>
      <w:r w:rsidR="000D4A57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:rsidR="000D4A57" w:rsidRDefault="005374C4" w:rsidP="000D4A57">
      <w:pPr>
        <w:tabs>
          <w:tab w:val="left" w:pos="1440"/>
        </w:tabs>
        <w:ind w:left="-68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F3F80" w:rsidRPr="00FF0D3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0D4A57" w:rsidRDefault="005374C4" w:rsidP="000D4A57">
      <w:pPr>
        <w:tabs>
          <w:tab w:val="left" w:pos="1440"/>
        </w:tabs>
        <w:ind w:left="-68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D4A57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0D4A5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6</w:t>
      </w:r>
    </w:p>
    <w:p w:rsidR="00C50638" w:rsidRPr="00932AC9" w:rsidRDefault="005374C4" w:rsidP="000D4A57">
      <w:pPr>
        <w:tabs>
          <w:tab w:val="left" w:pos="1440"/>
        </w:tabs>
        <w:ind w:left="-68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B3964" w:rsidRDefault="00C54E4A" w:rsidP="006B3964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6B3964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B396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6B3964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815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6861"/>
      </w:tblGrid>
      <w:tr w:rsidR="005374C4" w:rsidRPr="00932AC9" w:rsidTr="004815ED">
        <w:trPr>
          <w:trHeight w:val="378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815ED">
        <w:trPr>
          <w:trHeight w:val="378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F3F80" w:rsidP="00376665">
            <w:r w:rsidRPr="00CF0287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ประชาสัมพันธ์เผยแพร่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โครงการ</w:t>
            </w:r>
            <w:r w:rsidRPr="00CF0287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ให้สถาบันอุดมศึกษา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ทราบและ</w:t>
            </w:r>
            <w:r w:rsidRPr="00CF0287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ส่งข้อเสนอ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เข้าร่วมโครงการ</w:t>
            </w:r>
          </w:p>
        </w:tc>
      </w:tr>
      <w:tr w:rsidR="00376665" w:rsidRPr="00932AC9" w:rsidTr="004815ED">
        <w:trPr>
          <w:trHeight w:val="77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F3F80" w:rsidP="00376665"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นำคณะผู้แทนสถาบันอุดมศึกษาไทยที่ข้อเสนอโครงการผ่านการคัดเลือกในรอบแรกไปเข้าร่วมการประชุม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 UK-Thailand TNE Forum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ณ กรุงลอนดอน สหราชอาณาจักร</w:t>
            </w:r>
          </w:p>
        </w:tc>
      </w:tr>
      <w:tr w:rsidR="00376665" w:rsidRPr="00932AC9" w:rsidTr="004815ED">
        <w:trPr>
          <w:trHeight w:val="77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1F2" w:rsidRDefault="001F3F80" w:rsidP="00376665">
            <w:pPr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คัดเลือกข้อเสนอโครงการในรอบที่สอง เพื่อขอรับงบประมาณสนับสนุนจาก</w:t>
            </w:r>
          </w:p>
          <w:p w:rsidR="00376665" w:rsidRDefault="001F3F80" w:rsidP="00376665"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บริติช เคานซิล</w:t>
            </w:r>
          </w:p>
        </w:tc>
      </w:tr>
      <w:tr w:rsidR="00376665" w:rsidRPr="00932AC9" w:rsidTr="004815ED">
        <w:trPr>
          <w:trHeight w:val="68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F3F80" w:rsidP="00376665"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จัดประชุมเชิงปฏิบัติการเพื่อให้ความรู้ในการพัฒนาหลักสูตรร่วมให้มีความยั่งยืน</w:t>
            </w:r>
          </w:p>
        </w:tc>
      </w:tr>
      <w:tr w:rsidR="00376665" w:rsidRPr="00932AC9" w:rsidTr="004815ED">
        <w:trPr>
          <w:trHeight w:val="378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F3F80" w:rsidP="00376665"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มีร่างหลักสูตรร่วมระหว่างสถาบันอุดมศึกษาไทย-อังกฤษ อย่างน้อย 10 หลักสูตร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FF0D32" w:rsidRDefault="00FF0D32" w:rsidP="00376665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FF0D3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โครงการการสนับสนุนความเป็นนานาชาติของอุดมศึกษาในประเทศไทยด้านการศึกษาร่วม</w:t>
            </w:r>
          </w:p>
        </w:tc>
        <w:tc>
          <w:tcPr>
            <w:tcW w:w="1330" w:type="dxa"/>
          </w:tcPr>
          <w:p w:rsidR="00376665" w:rsidRPr="00932AC9" w:rsidRDefault="00FF0D32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FF0D32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Default="00FF0D32" w:rsidP="00FF0D32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76665" w:rsidRDefault="00FF0D32" w:rsidP="00FF0D32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96"/>
      </w:tblGrid>
      <w:tr w:rsidR="00AF19F0" w:rsidRPr="00932AC9" w:rsidTr="00142DA8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6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142DA8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96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4707E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707E2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216404" w:rsidRDefault="00B3100A" w:rsidP="00216404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4707E2" w:rsidRPr="004707E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707E2">
        <w:rPr>
          <w:rFonts w:ascii="TH SarabunPSK" w:hAnsi="TH SarabunPSK" w:cs="TH SarabunPSK"/>
          <w:color w:val="000000"/>
          <w:sz w:val="30"/>
          <w:szCs w:val="30"/>
        </w:rPr>
        <w:t>...</w:t>
      </w:r>
      <w:r w:rsidRPr="004707E2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707E2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sectPr w:rsidR="00095820" w:rsidRPr="00216404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F68" w:rsidRDefault="00C30F68" w:rsidP="007C7324">
      <w:r>
        <w:separator/>
      </w:r>
    </w:p>
  </w:endnote>
  <w:endnote w:type="continuationSeparator" w:id="0">
    <w:p w:rsidR="00C30F68" w:rsidRDefault="00C30F68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B5" w:rsidRDefault="00322D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B5" w:rsidRDefault="00322D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B5" w:rsidRDefault="00322D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F68" w:rsidRDefault="00C30F68" w:rsidP="007C7324">
      <w:r>
        <w:separator/>
      </w:r>
    </w:p>
  </w:footnote>
  <w:footnote w:type="continuationSeparator" w:id="0">
    <w:p w:rsidR="00C30F68" w:rsidRDefault="00C30F68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B5" w:rsidRDefault="00322D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671375" w:rsidP="00EE2C1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-485030</wp:posOffset>
              </wp:positionH>
              <wp:positionV relativeFrom="paragraph">
                <wp:posOffset>-179491</wp:posOffset>
              </wp:positionV>
              <wp:extent cx="6321073" cy="648310"/>
              <wp:effectExtent l="0" t="0" r="22860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21073" cy="648310"/>
                        <a:chOff x="-23" y="120"/>
                        <a:chExt cx="9000" cy="612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166" y="173"/>
                          <a:ext cx="7200" cy="5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375" w:rsidRDefault="00671375" w:rsidP="00322DB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      </w:r>
                          </w:p>
                          <w:p w:rsidR="00671375" w:rsidRDefault="00671375" w:rsidP="00322DB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9" y="120"/>
                          <a:ext cx="504" cy="45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-23" y="73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8.2pt;margin-top:-14.15pt;width:497.7pt;height:51.05pt;z-index:251658240" coordorigin="-23,120" coordsize="9000,6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KLYaNm1BAAAog0AAA4AAAAAAAAAAAAAAAAAPAIAAGRycy9lMm9E&#10;b2MueG1sUEsBAi0AFAAGAAgAAAAhAFhgsxu6AAAAIgEAABkAAAAAAAAAAAAAAAAAHQcAAGRycy9f&#10;cmVscy9lMm9Eb2MueG1sLnJlbHNQSwECLQAUAAYACAAAACEAbe8Xh+EAAAAKAQAADwAAAAAAAAAA&#10;AAAAAAAO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166;top:173;width:7200;height: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671375" w:rsidRDefault="00671375" w:rsidP="00322DB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</w:r>
                    </w:p>
                    <w:p w:rsidR="00671375" w:rsidRDefault="00671375" w:rsidP="00322DB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9;top:120;width:504;height:4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-23,732" to="8977,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B5" w:rsidRDefault="00322D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55E1"/>
    <w:rsid w:val="000778D4"/>
    <w:rsid w:val="00095820"/>
    <w:rsid w:val="000C298B"/>
    <w:rsid w:val="000C3FBF"/>
    <w:rsid w:val="000D4A57"/>
    <w:rsid w:val="000E5AFB"/>
    <w:rsid w:val="00142DA8"/>
    <w:rsid w:val="001D5F4A"/>
    <w:rsid w:val="001F3F80"/>
    <w:rsid w:val="00200817"/>
    <w:rsid w:val="002013E6"/>
    <w:rsid w:val="00210A35"/>
    <w:rsid w:val="00216404"/>
    <w:rsid w:val="00247726"/>
    <w:rsid w:val="002A3F2D"/>
    <w:rsid w:val="003206E1"/>
    <w:rsid w:val="00322DB5"/>
    <w:rsid w:val="003339F5"/>
    <w:rsid w:val="0034377A"/>
    <w:rsid w:val="003553DF"/>
    <w:rsid w:val="003671F2"/>
    <w:rsid w:val="00376665"/>
    <w:rsid w:val="003836B1"/>
    <w:rsid w:val="0038412D"/>
    <w:rsid w:val="00392F56"/>
    <w:rsid w:val="003B06A1"/>
    <w:rsid w:val="00411C17"/>
    <w:rsid w:val="0043205B"/>
    <w:rsid w:val="00433B1E"/>
    <w:rsid w:val="00447FBD"/>
    <w:rsid w:val="004545A4"/>
    <w:rsid w:val="004707E2"/>
    <w:rsid w:val="004742CA"/>
    <w:rsid w:val="004768FD"/>
    <w:rsid w:val="004815ED"/>
    <w:rsid w:val="00494B58"/>
    <w:rsid w:val="004A61EA"/>
    <w:rsid w:val="004D5579"/>
    <w:rsid w:val="004E5483"/>
    <w:rsid w:val="0051089E"/>
    <w:rsid w:val="005223A2"/>
    <w:rsid w:val="005374C4"/>
    <w:rsid w:val="005466B1"/>
    <w:rsid w:val="00567082"/>
    <w:rsid w:val="00573AEF"/>
    <w:rsid w:val="00632D81"/>
    <w:rsid w:val="00671375"/>
    <w:rsid w:val="006A1F9F"/>
    <w:rsid w:val="006A4C41"/>
    <w:rsid w:val="006B3964"/>
    <w:rsid w:val="007105A3"/>
    <w:rsid w:val="00776949"/>
    <w:rsid w:val="00784290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8F7436"/>
    <w:rsid w:val="00932AC9"/>
    <w:rsid w:val="009450EB"/>
    <w:rsid w:val="009679B4"/>
    <w:rsid w:val="009926AE"/>
    <w:rsid w:val="009A64B4"/>
    <w:rsid w:val="009E6CB7"/>
    <w:rsid w:val="009E7232"/>
    <w:rsid w:val="00A12D0E"/>
    <w:rsid w:val="00A131DA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C216F2"/>
    <w:rsid w:val="00C30F68"/>
    <w:rsid w:val="00C50638"/>
    <w:rsid w:val="00C54E4A"/>
    <w:rsid w:val="00C8160C"/>
    <w:rsid w:val="00C95B8C"/>
    <w:rsid w:val="00CA68CA"/>
    <w:rsid w:val="00D179DA"/>
    <w:rsid w:val="00D35FF2"/>
    <w:rsid w:val="00DD56EA"/>
    <w:rsid w:val="00E473C4"/>
    <w:rsid w:val="00EA352E"/>
    <w:rsid w:val="00EE2C1F"/>
    <w:rsid w:val="00F31579"/>
    <w:rsid w:val="00F703D1"/>
    <w:rsid w:val="00F97B41"/>
    <w:rsid w:val="00FA729F"/>
    <w:rsid w:val="00FD4EED"/>
    <w:rsid w:val="00FF0D3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5E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E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9A586-183A-464B-8DD7-B04E3F10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110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17</cp:revision>
  <cp:lastPrinted>2018-01-31T09:23:00Z</cp:lastPrinted>
  <dcterms:created xsi:type="dcterms:W3CDTF">2017-11-30T04:47:00Z</dcterms:created>
  <dcterms:modified xsi:type="dcterms:W3CDTF">2018-02-01T07:07:00Z</dcterms:modified>
</cp:coreProperties>
</file>